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534234ED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8A33F1">
        <w:rPr>
          <w:b/>
          <w:color w:val="FF5200" w:themeColor="accent2"/>
          <w:sz w:val="36"/>
          <w:szCs w:val="36"/>
        </w:rPr>
        <w:t>Krycí list nabídky k veřejné zakázce s názvem „</w:t>
      </w:r>
      <w:r w:rsidR="008A33F1" w:rsidRPr="008A33F1">
        <w:rPr>
          <w:b/>
          <w:color w:val="FF5200" w:themeColor="accent2"/>
          <w:sz w:val="36"/>
          <w:szCs w:val="36"/>
        </w:rPr>
        <w:t xml:space="preserve">Rekonstrukce silničního mostu v km 143,143 v ŽST Brno </w:t>
      </w:r>
      <w:proofErr w:type="spellStart"/>
      <w:proofErr w:type="gramStart"/>
      <w:r w:rsidR="008A33F1" w:rsidRPr="008A33F1">
        <w:rPr>
          <w:b/>
          <w:color w:val="FF5200" w:themeColor="accent2"/>
          <w:sz w:val="36"/>
          <w:szCs w:val="36"/>
        </w:rPr>
        <w:t>hl.n</w:t>
      </w:r>
      <w:proofErr w:type="spellEnd"/>
      <w:proofErr w:type="gramEnd"/>
      <w:r w:rsidRPr="008A33F1">
        <w:rPr>
          <w:b/>
          <w:color w:val="FF5200" w:themeColor="accent2"/>
          <w:sz w:val="36"/>
          <w:szCs w:val="36"/>
        </w:rPr>
        <w:t xml:space="preserve">“ vedené pod </w:t>
      </w:r>
      <w:r w:rsidRPr="008A33F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380468" w:rsidRPr="0038046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2676/2026-SŽ-SSV-Ú3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248C13C7" w14:textId="4AD8391E" w:rsidR="00BD6517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12205164" w:history="1">
            <w:r w:rsidR="00BD6517" w:rsidRPr="0024036C">
              <w:rPr>
                <w:rStyle w:val="Hypertextovodkaz"/>
              </w:rPr>
              <w:t>Kapitola č. 1 Všeobecné informace o dodavateli</w:t>
            </w:r>
            <w:r w:rsidR="00BD6517">
              <w:rPr>
                <w:noProof/>
                <w:webHidden/>
              </w:rPr>
              <w:tab/>
            </w:r>
            <w:r w:rsidR="00BD6517">
              <w:rPr>
                <w:noProof/>
                <w:webHidden/>
              </w:rPr>
              <w:fldChar w:fldCharType="begin"/>
            </w:r>
            <w:r w:rsidR="00BD6517">
              <w:rPr>
                <w:noProof/>
                <w:webHidden/>
              </w:rPr>
              <w:instrText xml:space="preserve"> PAGEREF _Toc212205164 \h </w:instrText>
            </w:r>
            <w:r w:rsidR="00BD6517">
              <w:rPr>
                <w:noProof/>
                <w:webHidden/>
              </w:rPr>
            </w:r>
            <w:r w:rsidR="00BD6517">
              <w:rPr>
                <w:noProof/>
                <w:webHidden/>
              </w:rPr>
              <w:fldChar w:fldCharType="separate"/>
            </w:r>
            <w:r w:rsidR="00BD6517">
              <w:rPr>
                <w:noProof/>
                <w:webHidden/>
              </w:rPr>
              <w:t>2</w:t>
            </w:r>
            <w:r w:rsidR="00BD6517">
              <w:rPr>
                <w:noProof/>
                <w:webHidden/>
              </w:rPr>
              <w:fldChar w:fldCharType="end"/>
            </w:r>
          </w:hyperlink>
        </w:p>
        <w:p w14:paraId="2CDF78C2" w14:textId="72796525" w:rsidR="00BD6517" w:rsidRDefault="00BD651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2205165" w:history="1">
            <w:r w:rsidRPr="0024036C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_Toc212205165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287E8D" w14:textId="0CD2BE36" w:rsidR="00BD6517" w:rsidRDefault="00BD651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2205166" w:history="1">
            <w:r w:rsidRPr="0024036C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_Toc212205166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8B930E" w14:textId="742C587B" w:rsidR="00BD6517" w:rsidRDefault="00BD651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2205167" w:history="1">
            <w:r w:rsidRPr="0024036C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_Toc212205167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563E4" w14:textId="37C5F188" w:rsidR="00BD6517" w:rsidRDefault="00BD651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2205168" w:history="1">
            <w:r w:rsidRPr="0024036C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_Toc212205168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5F992" w14:textId="1F7E9EDD" w:rsidR="00BD6517" w:rsidRDefault="00BD651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2205169" w:history="1">
            <w:r w:rsidRPr="0024036C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_Toc212205169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E4246A" w14:textId="63CD2CFF" w:rsidR="00BD6517" w:rsidRDefault="00BD651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2205170" w:history="1">
            <w:r w:rsidRPr="0024036C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_Toc212205170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55D033" w14:textId="3AE19305" w:rsidR="00BD6517" w:rsidRDefault="00BD651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2205171" w:history="1">
            <w:r w:rsidRPr="0024036C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_Toc212205171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20F843" w14:textId="62A9FEA5" w:rsidR="00BD6517" w:rsidRDefault="00BD651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2205172" w:history="1">
            <w:r w:rsidRPr="0024036C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_Toc212205172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E103FA" w14:textId="08A3FCAC" w:rsidR="00BD6517" w:rsidRDefault="00BD651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2205173" w:history="1">
            <w:r w:rsidRPr="0024036C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_Toc212205173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624066" w14:textId="0D13B2DA" w:rsidR="00BD6517" w:rsidRDefault="00BD651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2205174" w:history="1">
            <w:r w:rsidRPr="0024036C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_Toc212205174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4D53D5" w14:textId="53A47E16" w:rsidR="00BD6517" w:rsidRDefault="00BD651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2205175" w:history="1">
            <w:r w:rsidRPr="0024036C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_Toc212205175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2B95F6DC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12205164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12205165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12205166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12205167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340BF05A" w14:textId="61ECE06F" w:rsidR="00454716" w:rsidRDefault="00D6532E" w:rsidP="00BD6517">
      <w:pPr>
        <w:pStyle w:val="Nadpisbezsl1-1"/>
        <w:jc w:val="both"/>
      </w:pPr>
      <w:bookmarkStart w:id="8" w:name="_Toc212205168"/>
      <w:r>
        <w:lastRenderedPageBreak/>
        <w:t xml:space="preserve">kapitola č. </w:t>
      </w:r>
      <w:r w:rsidR="00D84A9C">
        <w:t xml:space="preserve">5 </w:t>
      </w:r>
      <w:r w:rsidR="00BD6517">
        <w:t>NEOBSAZENO</w:t>
      </w:r>
      <w:bookmarkEnd w:id="8"/>
      <w:r w:rsidR="00A94720"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12205169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6E510B83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>požadovaných v </w:t>
            </w:r>
            <w:r w:rsidRPr="00FF1BC8">
              <w:rPr>
                <w:b/>
              </w:rPr>
              <w:t>čl.</w:t>
            </w:r>
            <w:r w:rsidR="000B4C02">
              <w:rPr>
                <w:b/>
              </w:rPr>
              <w:t>8.6</w:t>
            </w:r>
            <w:r w:rsidRPr="00FF1BC8">
              <w:rPr>
                <w:b/>
              </w:rPr>
              <w:t xml:space="preserve">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>, které dodavatel poskytl** za poslední</w:t>
            </w:r>
            <w:r w:rsidR="00DD63D8" w:rsidRPr="008A33F1">
              <w:rPr>
                <w:b/>
              </w:rPr>
              <w:t>ch 5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7701B5F1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</w:t>
      </w:r>
      <w:r w:rsidR="000B4C02">
        <w:t>8.2</w:t>
      </w:r>
      <w:r w:rsidR="0A1339A7">
        <w:t xml:space="preserve">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12205170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728B9F7" w:rsidR="0035531B" w:rsidRDefault="00BE7668" w:rsidP="00E8576A">
      <w:pPr>
        <w:pStyle w:val="Nadpisbezsl1-1"/>
        <w:jc w:val="both"/>
      </w:pPr>
      <w:bookmarkStart w:id="11" w:name="_Toc212205171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4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5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Popis předmětu plnění </w:t>
            </w:r>
            <w:proofErr w:type="gramStart"/>
            <w:r w:rsidRPr="00833899">
              <w:rPr>
                <w:sz w:val="16"/>
                <w:szCs w:val="16"/>
              </w:rPr>
              <w:t>zakázky - v</w:t>
            </w:r>
            <w:proofErr w:type="gramEnd"/>
            <w:r w:rsidRPr="00833899">
              <w:rPr>
                <w:sz w:val="16"/>
                <w:szCs w:val="16"/>
              </w:rPr>
              <w:t>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Doba trvání </w:t>
            </w:r>
            <w:proofErr w:type="gramStart"/>
            <w:r w:rsidRPr="00833899">
              <w:rPr>
                <w:sz w:val="16"/>
                <w:szCs w:val="16"/>
              </w:rPr>
              <w:t>zkušenosti - délka</w:t>
            </w:r>
            <w:proofErr w:type="gramEnd"/>
            <w:r w:rsidRPr="00833899">
              <w:rPr>
                <w:sz w:val="16"/>
                <w:szCs w:val="16"/>
              </w:rPr>
              <w:t xml:space="preserve">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Objednatel zakázky (obch. firma/název a sídlo a kontaktní osoba </w:t>
            </w:r>
            <w:proofErr w:type="gramStart"/>
            <w:r w:rsidRPr="00833899">
              <w:rPr>
                <w:sz w:val="16"/>
                <w:szCs w:val="16"/>
              </w:rPr>
              <w:t>objednatele - jméno</w:t>
            </w:r>
            <w:proofErr w:type="gramEnd"/>
            <w:r w:rsidRPr="00833899">
              <w:rPr>
                <w:sz w:val="16"/>
                <w:szCs w:val="16"/>
              </w:rPr>
              <w:t>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</w:t>
            </w:r>
            <w:proofErr w:type="gramStart"/>
            <w:r w:rsidRPr="00833899">
              <w:rPr>
                <w:b w:val="0"/>
                <w:sz w:val="16"/>
                <w:szCs w:val="16"/>
              </w:rPr>
              <w:t xml:space="preserve">činností </w:t>
            </w:r>
            <w:r w:rsidR="00170521" w:rsidRPr="00170521">
              <w:rPr>
                <w:b w:val="0"/>
                <w:sz w:val="16"/>
                <w:szCs w:val="16"/>
              </w:rPr>
              <w:t>- v</w:t>
            </w:r>
            <w:proofErr w:type="gramEnd"/>
            <w:r w:rsidR="00170521" w:rsidRPr="00170521">
              <w:rPr>
                <w:b w:val="0"/>
                <w:sz w:val="16"/>
                <w:szCs w:val="16"/>
              </w:rPr>
              <w:t xml:space="preserve">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2F4FEE32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výstavbě </w:t>
      </w:r>
      <w:r w:rsidRPr="008A33F1">
        <w:t xml:space="preserve">/ </w:t>
      </w:r>
      <w:r w:rsidR="007A2277" w:rsidRPr="008A33F1">
        <w:t xml:space="preserve">autorizace pro ověřování výsledků zeměměřických činností </w:t>
      </w:r>
      <w:r w:rsidRPr="008A33F1">
        <w:t>či jiná odborná způsob</w:t>
      </w:r>
      <w:r>
        <w:t xml:space="preserve">ilost: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12205172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12205173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6301B7A7" w:rsidR="00066766" w:rsidRDefault="00EB5220" w:rsidP="00EB5220">
      <w:pPr>
        <w:pStyle w:val="Nadpisbezsl1-1"/>
      </w:pPr>
      <w:bookmarkStart w:id="14" w:name="_Toc212205174"/>
      <w:r>
        <w:lastRenderedPageBreak/>
        <w:t xml:space="preserve">Kapitola č. </w:t>
      </w:r>
      <w:r w:rsidR="00D84A9C">
        <w:t xml:space="preserve">11 </w:t>
      </w:r>
      <w:r w:rsidR="00BD6517">
        <w:t>NEOBSAZENO</w:t>
      </w:r>
      <w:bookmarkEnd w:id="14"/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12205175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6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A039D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A039D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BD5F7" w14:textId="77777777" w:rsidR="00A039DD" w:rsidRDefault="00A039DD" w:rsidP="00962258">
      <w:pPr>
        <w:spacing w:after="0" w:line="240" w:lineRule="auto"/>
      </w:pPr>
      <w:r>
        <w:separator/>
      </w:r>
    </w:p>
  </w:endnote>
  <w:endnote w:type="continuationSeparator" w:id="0">
    <w:p w14:paraId="3BA300D8" w14:textId="77777777" w:rsidR="00A039DD" w:rsidRDefault="00A039D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1E75C" w14:textId="77777777" w:rsidR="00A039DD" w:rsidRDefault="00A039DD" w:rsidP="00962258">
      <w:pPr>
        <w:spacing w:after="0" w:line="240" w:lineRule="auto"/>
      </w:pPr>
      <w:r>
        <w:separator/>
      </w:r>
    </w:p>
  </w:footnote>
  <w:footnote w:type="continuationSeparator" w:id="0">
    <w:p w14:paraId="114E1DFC" w14:textId="77777777" w:rsidR="00A039DD" w:rsidRDefault="00A039DD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5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6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02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0F5F43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0DB3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0468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6C11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00B9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079C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3B0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5C69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79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3F1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762B5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39DD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6517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2032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0F5F43"/>
    <w:rsid w:val="001079AC"/>
    <w:rsid w:val="00130DB3"/>
    <w:rsid w:val="00154FC1"/>
    <w:rsid w:val="00215FBE"/>
    <w:rsid w:val="002450A8"/>
    <w:rsid w:val="002479B1"/>
    <w:rsid w:val="00374734"/>
    <w:rsid w:val="00376800"/>
    <w:rsid w:val="00406C11"/>
    <w:rsid w:val="0045525D"/>
    <w:rsid w:val="004B48D8"/>
    <w:rsid w:val="00581789"/>
    <w:rsid w:val="00592296"/>
    <w:rsid w:val="006200B9"/>
    <w:rsid w:val="006B7641"/>
    <w:rsid w:val="006C6A0E"/>
    <w:rsid w:val="00746B38"/>
    <w:rsid w:val="007C641A"/>
    <w:rsid w:val="007E079C"/>
    <w:rsid w:val="008211BB"/>
    <w:rsid w:val="00876518"/>
    <w:rsid w:val="00925D65"/>
    <w:rsid w:val="009762B5"/>
    <w:rsid w:val="00AC4100"/>
    <w:rsid w:val="00BC73A3"/>
    <w:rsid w:val="00C74C99"/>
    <w:rsid w:val="00CD0DBE"/>
    <w:rsid w:val="00CF089C"/>
    <w:rsid w:val="00E16E5B"/>
    <w:rsid w:val="00E27588"/>
    <w:rsid w:val="00E6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B8E14-8FAC-4FB0-BB87-4A01B90DB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2</TotalTime>
  <Pages>15</Pages>
  <Words>3086</Words>
  <Characters>19257</Characters>
  <Application>Microsoft Office Word</Application>
  <DocSecurity>0</DocSecurity>
  <Lines>601</Lines>
  <Paragraphs>360</Paragraphs>
  <ScaleCrop>false</ScaleCrop>
  <Company>SŽDC s.o.</Company>
  <LinksUpToDate>false</LinksUpToDate>
  <CharactersWithSpaces>21983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Rečková Radomíra, Ing.</cp:lastModifiedBy>
  <cp:revision>2</cp:revision>
  <cp:lastPrinted>2019-03-07T14:42:00Z</cp:lastPrinted>
  <dcterms:created xsi:type="dcterms:W3CDTF">2026-03-31T04:54:00Z</dcterms:created>
  <dcterms:modified xsi:type="dcterms:W3CDTF">2026-03-31T04:54:00Z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